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1B7D0CAF" w:rsidR="0099427E" w:rsidRDefault="00C81E3E" w:rsidP="0099427E">
      <w:pPr>
        <w:pStyle w:val="Title"/>
      </w:pPr>
      <w:r>
        <w:t>Surveying Unit Exam</w:t>
      </w:r>
    </w:p>
    <w:p w14:paraId="0E4EEB19" w14:textId="21C7E906" w:rsidR="008D789E" w:rsidRDefault="00170E06" w:rsidP="008D789E">
      <w:r>
        <w:t>Instructions:</w:t>
      </w:r>
      <w:r w:rsidR="000F2422">
        <w:t xml:space="preserve"> Circle the correct answer.  A calculator will be useful.  See useful information at the end of the exam. </w:t>
      </w:r>
    </w:p>
    <w:p w14:paraId="5A56A58D" w14:textId="5C06DCBB" w:rsidR="008D789E" w:rsidRDefault="008D789E" w:rsidP="008D789E">
      <w:pPr>
        <w:sectPr w:rsidR="008D789E" w:rsidSect="00DC59D2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6C1009" w14:textId="0BCA6A65" w:rsidR="00C81E3E" w:rsidRDefault="00C81E3E" w:rsidP="00C81E3E">
      <w:pPr>
        <w:pStyle w:val="ListParagraph"/>
        <w:numPr>
          <w:ilvl w:val="0"/>
          <w:numId w:val="44"/>
        </w:numPr>
      </w:pPr>
      <w:r>
        <w:t xml:space="preserve">A </w:t>
      </w:r>
      <w:r>
        <w:t>location of known elevation is</w:t>
      </w:r>
      <w:r>
        <w:t xml:space="preserve"> called a__________.</w:t>
      </w:r>
    </w:p>
    <w:p w14:paraId="03AFE31E" w14:textId="77777777" w:rsidR="00C81E3E" w:rsidRPr="006B7864" w:rsidRDefault="00C81E3E" w:rsidP="00C81E3E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Benchmark</w:t>
      </w:r>
    </w:p>
    <w:p w14:paraId="0DA8B212" w14:textId="77777777" w:rsidR="00C81E3E" w:rsidRDefault="00C81E3E" w:rsidP="00C81E3E">
      <w:pPr>
        <w:pStyle w:val="ListParagraph"/>
        <w:numPr>
          <w:ilvl w:val="1"/>
          <w:numId w:val="44"/>
        </w:numPr>
      </w:pPr>
      <w:r>
        <w:t>Backsight</w:t>
      </w:r>
    </w:p>
    <w:p w14:paraId="1BC40A8C" w14:textId="77777777" w:rsidR="00C81E3E" w:rsidRDefault="00C81E3E" w:rsidP="00C81E3E">
      <w:pPr>
        <w:pStyle w:val="ListParagraph"/>
        <w:numPr>
          <w:ilvl w:val="1"/>
          <w:numId w:val="44"/>
        </w:numPr>
      </w:pPr>
      <w:r>
        <w:t>Height of Instrument</w:t>
      </w:r>
    </w:p>
    <w:p w14:paraId="4AD56491" w14:textId="77777777" w:rsidR="00C81E3E" w:rsidRDefault="00C81E3E" w:rsidP="00C81E3E">
      <w:pPr>
        <w:pStyle w:val="ListParagraph"/>
        <w:numPr>
          <w:ilvl w:val="1"/>
          <w:numId w:val="44"/>
        </w:numPr>
      </w:pPr>
      <w:r>
        <w:t>Foresight</w:t>
      </w:r>
    </w:p>
    <w:p w14:paraId="777FE1FE" w14:textId="7BE66AED" w:rsidR="00C81E3E" w:rsidRDefault="00C81E3E" w:rsidP="00C81E3E">
      <w:pPr>
        <w:pStyle w:val="ListParagraph"/>
        <w:numPr>
          <w:ilvl w:val="0"/>
          <w:numId w:val="44"/>
        </w:numPr>
      </w:pPr>
      <w:r>
        <w:t xml:space="preserve">The calculated elevation of the level </w:t>
      </w:r>
      <w:r>
        <w:t xml:space="preserve">called </w:t>
      </w:r>
      <w:r>
        <w:t xml:space="preserve">the </w:t>
      </w:r>
      <w:r>
        <w:t>__________.</w:t>
      </w:r>
    </w:p>
    <w:p w14:paraId="000DCCE1" w14:textId="77777777" w:rsidR="00C81E3E" w:rsidRDefault="00C81E3E" w:rsidP="00C81E3E">
      <w:pPr>
        <w:pStyle w:val="ListParagraph"/>
        <w:numPr>
          <w:ilvl w:val="1"/>
          <w:numId w:val="44"/>
        </w:numPr>
      </w:pPr>
      <w:r>
        <w:t>Benchmark</w:t>
      </w:r>
    </w:p>
    <w:p w14:paraId="2C79941A" w14:textId="77777777" w:rsidR="00C81E3E" w:rsidRDefault="00C81E3E" w:rsidP="00C81E3E">
      <w:pPr>
        <w:pStyle w:val="ListParagraph"/>
        <w:numPr>
          <w:ilvl w:val="1"/>
          <w:numId w:val="44"/>
        </w:numPr>
      </w:pPr>
      <w:r>
        <w:t>Backsight</w:t>
      </w:r>
    </w:p>
    <w:p w14:paraId="4F338469" w14:textId="77777777" w:rsidR="00C81E3E" w:rsidRPr="006B7864" w:rsidRDefault="00C81E3E" w:rsidP="00C81E3E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Height of Instrument</w:t>
      </w:r>
    </w:p>
    <w:p w14:paraId="066B84E4" w14:textId="77777777" w:rsidR="00C81E3E" w:rsidRDefault="00C81E3E" w:rsidP="00C81E3E">
      <w:pPr>
        <w:pStyle w:val="ListParagraph"/>
        <w:numPr>
          <w:ilvl w:val="1"/>
          <w:numId w:val="44"/>
        </w:numPr>
      </w:pPr>
      <w:r>
        <w:t>Foresight</w:t>
      </w:r>
    </w:p>
    <w:p w14:paraId="042B1BD8" w14:textId="77777777" w:rsidR="007E2543" w:rsidRDefault="007E2543" w:rsidP="007E2543">
      <w:pPr>
        <w:pStyle w:val="ListParagraph"/>
        <w:numPr>
          <w:ilvl w:val="0"/>
          <w:numId w:val="44"/>
        </w:numPr>
      </w:pPr>
      <w:r>
        <w:t>Philadelphia or Engineer’s rod us graduated in ________.</w:t>
      </w:r>
    </w:p>
    <w:p w14:paraId="04D7DE07" w14:textId="77777777" w:rsidR="007E2543" w:rsidRPr="00066C6D" w:rsidRDefault="007E2543" w:rsidP="007E2543">
      <w:pPr>
        <w:pStyle w:val="ListParagraph"/>
        <w:numPr>
          <w:ilvl w:val="1"/>
          <w:numId w:val="44"/>
        </w:numPr>
      </w:pPr>
      <w:r>
        <w:t>Feet, Inches, 10ths of inches</w:t>
      </w:r>
    </w:p>
    <w:p w14:paraId="686D5AA1" w14:textId="77777777" w:rsidR="007E2543" w:rsidRPr="00066C6D" w:rsidRDefault="007E2543" w:rsidP="007E2543">
      <w:pPr>
        <w:pStyle w:val="ListParagraph"/>
        <w:numPr>
          <w:ilvl w:val="1"/>
          <w:numId w:val="44"/>
        </w:numPr>
      </w:pPr>
      <w:r>
        <w:t>Feet, Inches, 8ths of inches</w:t>
      </w:r>
    </w:p>
    <w:p w14:paraId="463AB325" w14:textId="77777777" w:rsidR="007E2543" w:rsidRPr="006B7864" w:rsidRDefault="007E2543" w:rsidP="007E2543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Feet, 100ths of feet</w:t>
      </w:r>
    </w:p>
    <w:p w14:paraId="54F7786B" w14:textId="77777777" w:rsidR="007E2543" w:rsidRDefault="007E2543" w:rsidP="007E2543">
      <w:pPr>
        <w:pStyle w:val="ListParagraph"/>
        <w:numPr>
          <w:ilvl w:val="1"/>
          <w:numId w:val="44"/>
        </w:numPr>
      </w:pPr>
      <w:r>
        <w:t>Feet, 8ths of feet</w:t>
      </w:r>
    </w:p>
    <w:p w14:paraId="34D382E1" w14:textId="106AD823" w:rsidR="007E2543" w:rsidRDefault="007E2543" w:rsidP="007E2543">
      <w:pPr>
        <w:pStyle w:val="ListParagraph"/>
        <w:numPr>
          <w:ilvl w:val="0"/>
          <w:numId w:val="44"/>
        </w:numPr>
      </w:pPr>
      <w:r>
        <w:t xml:space="preserve">A builder’s </w:t>
      </w:r>
      <w:r>
        <w:t>rod us graduated in ________.</w:t>
      </w:r>
    </w:p>
    <w:p w14:paraId="3150BBB2" w14:textId="77777777" w:rsidR="007E2543" w:rsidRPr="00066C6D" w:rsidRDefault="007E2543" w:rsidP="007E2543">
      <w:pPr>
        <w:pStyle w:val="ListParagraph"/>
        <w:numPr>
          <w:ilvl w:val="1"/>
          <w:numId w:val="44"/>
        </w:numPr>
      </w:pPr>
      <w:r>
        <w:t>Feet, Inches, 10ths of inches</w:t>
      </w:r>
    </w:p>
    <w:p w14:paraId="013D59DC" w14:textId="77777777" w:rsidR="007E2543" w:rsidRPr="006B7864" w:rsidRDefault="007E2543" w:rsidP="007E2543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Feet, Inches, 8ths of inches</w:t>
      </w:r>
    </w:p>
    <w:p w14:paraId="29ACF742" w14:textId="77777777" w:rsidR="007E2543" w:rsidRDefault="007E2543" w:rsidP="007E2543">
      <w:pPr>
        <w:pStyle w:val="ListParagraph"/>
        <w:numPr>
          <w:ilvl w:val="1"/>
          <w:numId w:val="44"/>
        </w:numPr>
      </w:pPr>
      <w:r>
        <w:t>Feet, 100ths of feet</w:t>
      </w:r>
    </w:p>
    <w:p w14:paraId="6B966A81" w14:textId="77777777" w:rsidR="007E2543" w:rsidRDefault="007E2543" w:rsidP="007E2543">
      <w:pPr>
        <w:pStyle w:val="ListParagraph"/>
        <w:numPr>
          <w:ilvl w:val="1"/>
          <w:numId w:val="44"/>
        </w:numPr>
      </w:pPr>
      <w:r>
        <w:t>Feet, 8ths of feet</w:t>
      </w:r>
    </w:p>
    <w:p w14:paraId="5FE64EE8" w14:textId="01427749" w:rsidR="007E2543" w:rsidRDefault="007E2543" w:rsidP="007E2543">
      <w:pPr>
        <w:pStyle w:val="ListParagraph"/>
        <w:numPr>
          <w:ilvl w:val="0"/>
          <w:numId w:val="44"/>
        </w:numPr>
      </w:pPr>
      <w:r>
        <w:t xml:space="preserve">To check square on any rectangular (or </w:t>
      </w:r>
      <w:r w:rsidR="00AC0FB7">
        <w:t>square</w:t>
      </w:r>
      <w:r>
        <w:t>) shape you can __________.</w:t>
      </w:r>
    </w:p>
    <w:p w14:paraId="228E8EC0" w14:textId="33B70216" w:rsidR="007E2543" w:rsidRDefault="007E2543" w:rsidP="007E2543">
      <w:pPr>
        <w:pStyle w:val="ListParagraph"/>
        <w:numPr>
          <w:ilvl w:val="1"/>
          <w:numId w:val="44"/>
        </w:numPr>
      </w:pPr>
      <w:r>
        <w:t>Measure the sides</w:t>
      </w:r>
    </w:p>
    <w:p w14:paraId="0ED7D160" w14:textId="6DF35669" w:rsidR="007E2543" w:rsidRDefault="007E2543" w:rsidP="007E2543">
      <w:pPr>
        <w:pStyle w:val="ListParagraph"/>
        <w:numPr>
          <w:ilvl w:val="1"/>
          <w:numId w:val="44"/>
        </w:numPr>
      </w:pPr>
      <w:r>
        <w:t xml:space="preserve">Measure a </w:t>
      </w:r>
      <w:r w:rsidR="00170CBF">
        <w:t>diagonal</w:t>
      </w:r>
    </w:p>
    <w:p w14:paraId="213CEBE9" w14:textId="14F4C888" w:rsidR="007E2543" w:rsidRPr="006B7864" w:rsidRDefault="00170CBF" w:rsidP="007E2543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Compare</w:t>
      </w:r>
      <w:r w:rsidR="007E2543" w:rsidRPr="006B7864">
        <w:rPr>
          <w:highlight w:val="yellow"/>
        </w:rPr>
        <w:t xml:space="preserve"> </w:t>
      </w:r>
      <w:r w:rsidRPr="006B7864">
        <w:rPr>
          <w:highlight w:val="yellow"/>
        </w:rPr>
        <w:t>diagonal</w:t>
      </w:r>
      <w:r w:rsidR="007E2543" w:rsidRPr="006B7864">
        <w:rPr>
          <w:highlight w:val="yellow"/>
        </w:rPr>
        <w:t xml:space="preserve"> </w:t>
      </w:r>
      <w:r w:rsidR="006B7864" w:rsidRPr="006B7864">
        <w:rPr>
          <w:highlight w:val="yellow"/>
        </w:rPr>
        <w:t>m</w:t>
      </w:r>
      <w:r w:rsidR="007E2543" w:rsidRPr="006B7864">
        <w:rPr>
          <w:highlight w:val="yellow"/>
        </w:rPr>
        <w:t>easurements</w:t>
      </w:r>
    </w:p>
    <w:p w14:paraId="6CD1DB4B" w14:textId="1A3C7B9F" w:rsidR="007E2543" w:rsidRDefault="007E2543" w:rsidP="007E2543">
      <w:pPr>
        <w:pStyle w:val="ListParagraph"/>
        <w:numPr>
          <w:ilvl w:val="1"/>
          <w:numId w:val="44"/>
        </w:numPr>
      </w:pPr>
      <w:r>
        <w:t xml:space="preserve">Measure one side and the </w:t>
      </w:r>
      <w:r w:rsidR="00170CBF">
        <w:t>diagonal</w:t>
      </w:r>
      <w:r>
        <w:t xml:space="preserve">. </w:t>
      </w:r>
    </w:p>
    <w:p w14:paraId="1D5F38F0" w14:textId="7E644957" w:rsidR="00170CBF" w:rsidRDefault="000E28CA" w:rsidP="00170CBF">
      <w:pPr>
        <w:pStyle w:val="ListParagraph"/>
        <w:numPr>
          <w:ilvl w:val="0"/>
          <w:numId w:val="44"/>
        </w:numPr>
      </w:pPr>
      <w:r>
        <w:br w:type="column"/>
      </w:r>
      <w:r w:rsidR="00170CBF">
        <w:t>A right triangle can be constructed using sides with the following ratio ____.</w:t>
      </w:r>
    </w:p>
    <w:p w14:paraId="14949B96" w14:textId="4504956A" w:rsidR="00170CBF" w:rsidRDefault="00170CBF" w:rsidP="00170CBF">
      <w:pPr>
        <w:pStyle w:val="ListParagraph"/>
        <w:numPr>
          <w:ilvl w:val="1"/>
          <w:numId w:val="44"/>
        </w:numPr>
      </w:pPr>
      <w:r>
        <w:t>1,2,3</w:t>
      </w:r>
    </w:p>
    <w:p w14:paraId="5BE4DAF3" w14:textId="24F64133" w:rsidR="00170CBF" w:rsidRDefault="00170CBF" w:rsidP="00170CBF">
      <w:pPr>
        <w:pStyle w:val="ListParagraph"/>
        <w:numPr>
          <w:ilvl w:val="1"/>
          <w:numId w:val="44"/>
        </w:numPr>
      </w:pPr>
      <w:r>
        <w:t>2,4,6</w:t>
      </w:r>
    </w:p>
    <w:p w14:paraId="163006B0" w14:textId="4ECCC8B2" w:rsidR="00170CBF" w:rsidRDefault="00170CBF" w:rsidP="00170CBF">
      <w:pPr>
        <w:pStyle w:val="ListParagraph"/>
        <w:numPr>
          <w:ilvl w:val="1"/>
          <w:numId w:val="44"/>
        </w:numPr>
      </w:pPr>
      <w:r>
        <w:t>3, 6, 9</w:t>
      </w:r>
    </w:p>
    <w:p w14:paraId="213C365F" w14:textId="41043310" w:rsidR="00170CBF" w:rsidRPr="006B7864" w:rsidRDefault="00170CBF" w:rsidP="00170CBF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3,4,5</w:t>
      </w:r>
    </w:p>
    <w:p w14:paraId="476E760F" w14:textId="77777777" w:rsidR="00E413F7" w:rsidRDefault="00E413F7" w:rsidP="00E413F7">
      <w:pPr>
        <w:pStyle w:val="ListParagraph"/>
        <w:numPr>
          <w:ilvl w:val="0"/>
          <w:numId w:val="44"/>
        </w:numPr>
      </w:pPr>
      <w:r>
        <w:t>A sighing to a point of known elevation is called a__________.</w:t>
      </w:r>
    </w:p>
    <w:p w14:paraId="73B3FCC1" w14:textId="77777777" w:rsidR="00E413F7" w:rsidRDefault="00E413F7" w:rsidP="00E413F7">
      <w:pPr>
        <w:pStyle w:val="ListParagraph"/>
        <w:numPr>
          <w:ilvl w:val="1"/>
          <w:numId w:val="44"/>
        </w:numPr>
      </w:pPr>
      <w:r>
        <w:t>Benchmark</w:t>
      </w:r>
    </w:p>
    <w:p w14:paraId="5AF47A1D" w14:textId="77777777" w:rsidR="00E413F7" w:rsidRPr="006B7864" w:rsidRDefault="00E413F7" w:rsidP="00E413F7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Backsight</w:t>
      </w:r>
    </w:p>
    <w:p w14:paraId="6FFD8A11" w14:textId="77777777" w:rsidR="00E413F7" w:rsidRDefault="00E413F7" w:rsidP="00E413F7">
      <w:pPr>
        <w:pStyle w:val="ListParagraph"/>
        <w:numPr>
          <w:ilvl w:val="1"/>
          <w:numId w:val="44"/>
        </w:numPr>
      </w:pPr>
      <w:r>
        <w:t>Height of Instrument</w:t>
      </w:r>
    </w:p>
    <w:p w14:paraId="6CA69EB7" w14:textId="77777777" w:rsidR="00E413F7" w:rsidRDefault="00E413F7" w:rsidP="00E413F7">
      <w:pPr>
        <w:pStyle w:val="ListParagraph"/>
        <w:numPr>
          <w:ilvl w:val="1"/>
          <w:numId w:val="44"/>
        </w:numPr>
      </w:pPr>
      <w:r>
        <w:t>Foresight</w:t>
      </w:r>
    </w:p>
    <w:p w14:paraId="4F23CC17" w14:textId="77777777" w:rsidR="00E413F7" w:rsidRDefault="00E413F7" w:rsidP="00E413F7">
      <w:pPr>
        <w:pStyle w:val="ListParagraph"/>
        <w:numPr>
          <w:ilvl w:val="0"/>
          <w:numId w:val="44"/>
        </w:numPr>
      </w:pPr>
      <w:r>
        <w:t>A sighing to a point of unknown elevation is called a__________.</w:t>
      </w:r>
    </w:p>
    <w:p w14:paraId="2B5960B4" w14:textId="77777777" w:rsidR="00E413F7" w:rsidRDefault="00E413F7" w:rsidP="00E413F7">
      <w:pPr>
        <w:pStyle w:val="ListParagraph"/>
        <w:numPr>
          <w:ilvl w:val="1"/>
          <w:numId w:val="44"/>
        </w:numPr>
      </w:pPr>
      <w:r>
        <w:t>Benchmark</w:t>
      </w:r>
    </w:p>
    <w:p w14:paraId="1EDFA4C5" w14:textId="77777777" w:rsidR="00E413F7" w:rsidRDefault="00E413F7" w:rsidP="00E413F7">
      <w:pPr>
        <w:pStyle w:val="ListParagraph"/>
        <w:numPr>
          <w:ilvl w:val="1"/>
          <w:numId w:val="44"/>
        </w:numPr>
      </w:pPr>
      <w:r>
        <w:t>Backsight</w:t>
      </w:r>
    </w:p>
    <w:p w14:paraId="04C0E912" w14:textId="77777777" w:rsidR="00E413F7" w:rsidRDefault="00E413F7" w:rsidP="00E413F7">
      <w:pPr>
        <w:pStyle w:val="ListParagraph"/>
        <w:numPr>
          <w:ilvl w:val="1"/>
          <w:numId w:val="44"/>
        </w:numPr>
      </w:pPr>
      <w:r>
        <w:t>Height of Instrument</w:t>
      </w:r>
    </w:p>
    <w:p w14:paraId="77BA004C" w14:textId="77777777" w:rsidR="00E413F7" w:rsidRPr="006B7864" w:rsidRDefault="00E413F7" w:rsidP="00E413F7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Foresight</w:t>
      </w:r>
    </w:p>
    <w:p w14:paraId="5927B9EA" w14:textId="46CDB80D" w:rsidR="00170CBF" w:rsidRDefault="00170CBF" w:rsidP="00170CBF">
      <w:pPr>
        <w:pStyle w:val="ListParagraph"/>
        <w:numPr>
          <w:ilvl w:val="0"/>
          <w:numId w:val="44"/>
        </w:numPr>
      </w:pPr>
      <w:r>
        <w:t>If you pace is 2.5’ and you pace off 167 paces between two buildings what is the approximate distance between the buildings?</w:t>
      </w:r>
    </w:p>
    <w:p w14:paraId="5D1AAB3B" w14:textId="117ED170" w:rsidR="00170CBF" w:rsidRPr="006B7864" w:rsidRDefault="00170CBF" w:rsidP="00170CBF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417.5’</w:t>
      </w:r>
    </w:p>
    <w:p w14:paraId="0A56BB52" w14:textId="1DD05DFA" w:rsidR="00170CBF" w:rsidRDefault="00170CBF" w:rsidP="00170CBF">
      <w:pPr>
        <w:pStyle w:val="ListParagraph"/>
        <w:numPr>
          <w:ilvl w:val="1"/>
          <w:numId w:val="44"/>
        </w:numPr>
      </w:pPr>
      <w:r>
        <w:t>167’</w:t>
      </w:r>
    </w:p>
    <w:p w14:paraId="2B50772B" w14:textId="77777777" w:rsidR="000926F1" w:rsidRDefault="000926F1" w:rsidP="000926F1">
      <w:pPr>
        <w:pStyle w:val="ListParagraph"/>
        <w:numPr>
          <w:ilvl w:val="1"/>
          <w:numId w:val="44"/>
        </w:numPr>
      </w:pPr>
      <w:r>
        <w:t>66.8’</w:t>
      </w:r>
    </w:p>
    <w:p w14:paraId="5DB20D85" w14:textId="4A2B4A4A" w:rsidR="00170CBF" w:rsidRDefault="000926F1" w:rsidP="00170CBF">
      <w:pPr>
        <w:pStyle w:val="ListParagraph"/>
        <w:numPr>
          <w:ilvl w:val="1"/>
          <w:numId w:val="44"/>
        </w:numPr>
      </w:pPr>
      <w:r>
        <w:t>2.5’</w:t>
      </w:r>
    </w:p>
    <w:p w14:paraId="79CDC60E" w14:textId="0DBDC4D4" w:rsidR="000926F1" w:rsidRDefault="000A224C" w:rsidP="000926F1">
      <w:pPr>
        <w:pStyle w:val="ListParagraph"/>
        <w:numPr>
          <w:ilvl w:val="0"/>
          <w:numId w:val="44"/>
        </w:numPr>
      </w:pPr>
      <w:r>
        <w:t>If properly setup</w:t>
      </w:r>
      <w:r w:rsidR="006B7864">
        <w:t>,</w:t>
      </w:r>
      <w:r>
        <w:t xml:space="preserve"> the bubble on a level will remain centered in any position.</w:t>
      </w:r>
    </w:p>
    <w:p w14:paraId="13755BCD" w14:textId="5BBB135C" w:rsidR="000A224C" w:rsidRPr="006B7864" w:rsidRDefault="000A224C" w:rsidP="000A224C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True</w:t>
      </w:r>
    </w:p>
    <w:p w14:paraId="32E28CE2" w14:textId="40EE3E45" w:rsidR="000A224C" w:rsidRDefault="000A224C" w:rsidP="000A224C">
      <w:pPr>
        <w:pStyle w:val="ListParagraph"/>
        <w:numPr>
          <w:ilvl w:val="1"/>
          <w:numId w:val="44"/>
        </w:numPr>
      </w:pPr>
      <w:r>
        <w:t>False</w:t>
      </w:r>
    </w:p>
    <w:p w14:paraId="0ED7B616" w14:textId="46414C18" w:rsidR="000A224C" w:rsidRDefault="000A224C" w:rsidP="000A224C">
      <w:pPr>
        <w:pStyle w:val="ListParagraph"/>
        <w:numPr>
          <w:ilvl w:val="0"/>
          <w:numId w:val="44"/>
        </w:numPr>
      </w:pPr>
      <w:r>
        <w:t>The cross hair focus of the level does not need to be adjusted before using the level.</w:t>
      </w:r>
    </w:p>
    <w:p w14:paraId="52110A5C" w14:textId="228783D0" w:rsidR="000A224C" w:rsidRDefault="000A224C" w:rsidP="000A224C">
      <w:pPr>
        <w:pStyle w:val="ListParagraph"/>
        <w:numPr>
          <w:ilvl w:val="1"/>
          <w:numId w:val="44"/>
        </w:numPr>
      </w:pPr>
      <w:r>
        <w:t>True</w:t>
      </w:r>
    </w:p>
    <w:p w14:paraId="43D89296" w14:textId="24F2AA12" w:rsidR="000A224C" w:rsidRPr="006B7864" w:rsidRDefault="000A224C" w:rsidP="000A224C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False</w:t>
      </w:r>
    </w:p>
    <w:p w14:paraId="0C734DEF" w14:textId="685E7794" w:rsidR="000A224C" w:rsidRDefault="000E28CA" w:rsidP="000A224C">
      <w:pPr>
        <w:pStyle w:val="ListParagraph"/>
        <w:numPr>
          <w:ilvl w:val="0"/>
          <w:numId w:val="44"/>
        </w:numPr>
      </w:pPr>
      <w:r>
        <w:br w:type="column"/>
      </w:r>
      <w:r w:rsidR="000A224C">
        <w:lastRenderedPageBreak/>
        <w:t xml:space="preserve">To focus the </w:t>
      </w:r>
      <w:proofErr w:type="gramStart"/>
      <w:r w:rsidR="000A224C">
        <w:t>level</w:t>
      </w:r>
      <w:proofErr w:type="gramEnd"/>
      <w:r w:rsidR="000A224C">
        <w:t xml:space="preserve"> you should rotate the eyepiece.</w:t>
      </w:r>
    </w:p>
    <w:p w14:paraId="17E2A971" w14:textId="2F8988E4" w:rsidR="000A224C" w:rsidRDefault="000A224C" w:rsidP="000A224C">
      <w:pPr>
        <w:pStyle w:val="ListParagraph"/>
        <w:numPr>
          <w:ilvl w:val="1"/>
          <w:numId w:val="44"/>
        </w:numPr>
      </w:pPr>
      <w:r>
        <w:t>True</w:t>
      </w:r>
    </w:p>
    <w:p w14:paraId="4A554E05" w14:textId="6D4D7CF0" w:rsidR="000A224C" w:rsidRPr="006B7864" w:rsidRDefault="000A224C" w:rsidP="000A224C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False</w:t>
      </w:r>
    </w:p>
    <w:p w14:paraId="50BF01E4" w14:textId="4C26A202" w:rsidR="000A224C" w:rsidRDefault="000A224C" w:rsidP="000A224C">
      <w:pPr>
        <w:pStyle w:val="ListParagraph"/>
        <w:numPr>
          <w:ilvl w:val="0"/>
          <w:numId w:val="44"/>
        </w:numPr>
      </w:pPr>
      <w:r>
        <w:t>The piece of equipment used to support a level is called a __________.</w:t>
      </w:r>
    </w:p>
    <w:p w14:paraId="0121F5B5" w14:textId="6E905BB8" w:rsidR="000A224C" w:rsidRDefault="000A224C" w:rsidP="000A224C">
      <w:pPr>
        <w:pStyle w:val="ListParagraph"/>
        <w:numPr>
          <w:ilvl w:val="1"/>
          <w:numId w:val="44"/>
        </w:numPr>
      </w:pPr>
      <w:r>
        <w:t>Rod</w:t>
      </w:r>
    </w:p>
    <w:p w14:paraId="331B8FFD" w14:textId="509DE23B" w:rsidR="000A224C" w:rsidRPr="006B7864" w:rsidRDefault="000A224C" w:rsidP="000A224C">
      <w:pPr>
        <w:pStyle w:val="ListParagraph"/>
        <w:numPr>
          <w:ilvl w:val="1"/>
          <w:numId w:val="44"/>
        </w:numPr>
        <w:rPr>
          <w:highlight w:val="yellow"/>
        </w:rPr>
      </w:pPr>
      <w:r w:rsidRPr="006B7864">
        <w:rPr>
          <w:highlight w:val="yellow"/>
        </w:rPr>
        <w:t>Tripod</w:t>
      </w:r>
    </w:p>
    <w:p w14:paraId="53FCD28A" w14:textId="4AE69110" w:rsidR="000A224C" w:rsidRDefault="000A224C" w:rsidP="000A224C">
      <w:pPr>
        <w:pStyle w:val="ListParagraph"/>
        <w:numPr>
          <w:ilvl w:val="1"/>
          <w:numId w:val="44"/>
        </w:numPr>
      </w:pPr>
      <w:r>
        <w:t>Stand</w:t>
      </w:r>
    </w:p>
    <w:p w14:paraId="0A57F9B1" w14:textId="5D067D48" w:rsidR="000A224C" w:rsidRDefault="000A224C" w:rsidP="000A224C">
      <w:pPr>
        <w:pStyle w:val="ListParagraph"/>
        <w:numPr>
          <w:ilvl w:val="1"/>
          <w:numId w:val="44"/>
        </w:numPr>
      </w:pPr>
      <w:r>
        <w:t>Bench</w:t>
      </w:r>
    </w:p>
    <w:p w14:paraId="5D0119A8" w14:textId="1230BF71" w:rsidR="000A224C" w:rsidRDefault="00AC0FB7" w:rsidP="000A224C">
      <w:pPr>
        <w:pStyle w:val="ListParagraph"/>
        <w:numPr>
          <w:ilvl w:val="0"/>
          <w:numId w:val="44"/>
        </w:numPr>
      </w:pPr>
      <w:r>
        <w:t>If a sidewalk drops 5” in 20’ what is the grade?</w:t>
      </w:r>
    </w:p>
    <w:p w14:paraId="732D04A0" w14:textId="6724C7CF" w:rsidR="00AC0FB7" w:rsidRDefault="00AC0FB7" w:rsidP="00AC0FB7">
      <w:pPr>
        <w:pStyle w:val="ListParagraph"/>
        <w:numPr>
          <w:ilvl w:val="1"/>
          <w:numId w:val="44"/>
        </w:numPr>
      </w:pPr>
      <w:r>
        <w:t>1/8”/foot</w:t>
      </w:r>
    </w:p>
    <w:p w14:paraId="091239ED" w14:textId="340A48BE" w:rsidR="00AC0FB7" w:rsidRPr="00424DEC" w:rsidRDefault="00AC0FB7" w:rsidP="00AC0FB7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¼”/foot</w:t>
      </w:r>
    </w:p>
    <w:p w14:paraId="09957BB1" w14:textId="787F9B54" w:rsidR="00AC0FB7" w:rsidRDefault="00AC0FB7" w:rsidP="00AC0FB7">
      <w:pPr>
        <w:pStyle w:val="ListParagraph"/>
        <w:numPr>
          <w:ilvl w:val="1"/>
          <w:numId w:val="44"/>
        </w:numPr>
      </w:pPr>
      <w:r>
        <w:t>½”/foot</w:t>
      </w:r>
    </w:p>
    <w:p w14:paraId="5276F048" w14:textId="498ACA3C" w:rsidR="00AC0FB7" w:rsidRDefault="00AC0FB7" w:rsidP="00AC0FB7">
      <w:pPr>
        <w:pStyle w:val="ListParagraph"/>
        <w:numPr>
          <w:ilvl w:val="1"/>
          <w:numId w:val="44"/>
        </w:numPr>
      </w:pPr>
      <w:r>
        <w:t>¾”/foot</w:t>
      </w:r>
    </w:p>
    <w:p w14:paraId="6C7D3D3B" w14:textId="347F4AAD" w:rsidR="00AC0FB7" w:rsidRDefault="00AC0FB7" w:rsidP="00AC0FB7">
      <w:pPr>
        <w:pStyle w:val="ListParagraph"/>
        <w:numPr>
          <w:ilvl w:val="0"/>
          <w:numId w:val="44"/>
        </w:numPr>
      </w:pPr>
      <w:r>
        <w:t xml:space="preserve">To check a level building pad form with a level you should find readings </w:t>
      </w:r>
      <w:r w:rsidR="00424DEC">
        <w:t xml:space="preserve">at the top of the forms </w:t>
      </w:r>
      <w:r>
        <w:t>to be:</w:t>
      </w:r>
    </w:p>
    <w:p w14:paraId="550FC80F" w14:textId="5484F2CB" w:rsidR="00AC0FB7" w:rsidRDefault="00AC0FB7" w:rsidP="00AC0FB7">
      <w:pPr>
        <w:pStyle w:val="ListParagraph"/>
        <w:numPr>
          <w:ilvl w:val="1"/>
          <w:numId w:val="44"/>
        </w:numPr>
      </w:pPr>
      <w:r>
        <w:t>The same as the HI</w:t>
      </w:r>
    </w:p>
    <w:p w14:paraId="0B633E59" w14:textId="48C562DD" w:rsidR="00AC0FB7" w:rsidRPr="00424DEC" w:rsidRDefault="00AC0FB7" w:rsidP="00AC0FB7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All equal</w:t>
      </w:r>
    </w:p>
    <w:p w14:paraId="576E83E3" w14:textId="7A2263AC" w:rsidR="00AC0FB7" w:rsidRDefault="00AC0FB7" w:rsidP="00AC0FB7">
      <w:pPr>
        <w:pStyle w:val="ListParagraph"/>
        <w:numPr>
          <w:ilvl w:val="1"/>
          <w:numId w:val="44"/>
        </w:numPr>
      </w:pPr>
      <w:r>
        <w:t>10’</w:t>
      </w:r>
    </w:p>
    <w:p w14:paraId="1456BCF1" w14:textId="07996D4B" w:rsidR="00AC0FB7" w:rsidRDefault="00AC0FB7" w:rsidP="00AC0FB7">
      <w:pPr>
        <w:pStyle w:val="ListParagraph"/>
        <w:numPr>
          <w:ilvl w:val="1"/>
          <w:numId w:val="44"/>
        </w:numPr>
      </w:pPr>
      <w:r>
        <w:t>Variable by location of the reading</w:t>
      </w:r>
    </w:p>
    <w:p w14:paraId="24027C63" w14:textId="4ACDF8E4" w:rsidR="00AC0FB7" w:rsidRDefault="000F2422" w:rsidP="00AC0FB7">
      <w:pPr>
        <w:pStyle w:val="ListParagraph"/>
        <w:numPr>
          <w:ilvl w:val="0"/>
          <w:numId w:val="44"/>
        </w:numPr>
      </w:pPr>
      <w:r>
        <w:t xml:space="preserve">A slab for a pig barn is to be poured with a grade of 3/8” per foot.  If the slab is 16’ long how much fall should the form have? </w:t>
      </w:r>
    </w:p>
    <w:p w14:paraId="5AD231A5" w14:textId="791CB931" w:rsidR="000F2422" w:rsidRDefault="000F2422" w:rsidP="000F2422">
      <w:pPr>
        <w:pStyle w:val="ListParagraph"/>
        <w:numPr>
          <w:ilvl w:val="1"/>
          <w:numId w:val="44"/>
        </w:numPr>
      </w:pPr>
      <w:r>
        <w:t>3/8”</w:t>
      </w:r>
    </w:p>
    <w:p w14:paraId="5DF97733" w14:textId="6C602D27" w:rsidR="000F2422" w:rsidRDefault="000F2422" w:rsidP="000F2422">
      <w:pPr>
        <w:pStyle w:val="ListParagraph"/>
        <w:numPr>
          <w:ilvl w:val="1"/>
          <w:numId w:val="44"/>
        </w:numPr>
      </w:pPr>
      <w:r>
        <w:t>4”</w:t>
      </w:r>
    </w:p>
    <w:p w14:paraId="40B13079" w14:textId="31130264" w:rsidR="000F2422" w:rsidRDefault="000F2422" w:rsidP="000F2422">
      <w:pPr>
        <w:pStyle w:val="ListParagraph"/>
        <w:numPr>
          <w:ilvl w:val="1"/>
          <w:numId w:val="44"/>
        </w:numPr>
      </w:pPr>
      <w:r>
        <w:t>5”</w:t>
      </w:r>
    </w:p>
    <w:p w14:paraId="414F9556" w14:textId="2B8AA006" w:rsidR="000F2422" w:rsidRPr="00424DEC" w:rsidRDefault="000F2422" w:rsidP="000F2422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6”</w:t>
      </w:r>
    </w:p>
    <w:p w14:paraId="0029CEB7" w14:textId="3FBDAD59" w:rsidR="008A019A" w:rsidRDefault="00A75057" w:rsidP="008A019A">
      <w:pPr>
        <w:pStyle w:val="ListParagraph"/>
        <w:numPr>
          <w:ilvl w:val="0"/>
          <w:numId w:val="44"/>
        </w:numPr>
      </w:pPr>
      <w:r>
        <w:t>A level can measure horizontal angles.</w:t>
      </w:r>
    </w:p>
    <w:p w14:paraId="27CC4155" w14:textId="139C6A9B" w:rsidR="00A75057" w:rsidRDefault="00A75057" w:rsidP="00A75057">
      <w:pPr>
        <w:pStyle w:val="ListParagraph"/>
        <w:numPr>
          <w:ilvl w:val="1"/>
          <w:numId w:val="44"/>
        </w:numPr>
      </w:pPr>
      <w:r w:rsidRPr="00424DEC">
        <w:rPr>
          <w:highlight w:val="yellow"/>
        </w:rPr>
        <w:t>True</w:t>
      </w:r>
    </w:p>
    <w:p w14:paraId="72B28283" w14:textId="4BC3E97D" w:rsidR="00A75057" w:rsidRDefault="00A75057" w:rsidP="00A75057">
      <w:pPr>
        <w:pStyle w:val="ListParagraph"/>
        <w:numPr>
          <w:ilvl w:val="1"/>
          <w:numId w:val="44"/>
        </w:numPr>
      </w:pPr>
      <w:r>
        <w:t>False</w:t>
      </w:r>
    </w:p>
    <w:p w14:paraId="35E13EAC" w14:textId="2AF86DD0" w:rsidR="00A75057" w:rsidRDefault="00A75057" w:rsidP="00A75057">
      <w:pPr>
        <w:pStyle w:val="ListParagraph"/>
        <w:numPr>
          <w:ilvl w:val="0"/>
          <w:numId w:val="44"/>
        </w:numPr>
      </w:pPr>
      <w:r>
        <w:t>After setting forms for bar</w:t>
      </w:r>
      <w:r w:rsidR="00DB1079">
        <w:t>n</w:t>
      </w:r>
      <w:r>
        <w:t xml:space="preserve"> building </w:t>
      </w:r>
      <w:proofErr w:type="gramStart"/>
      <w:r>
        <w:t>pad</w:t>
      </w:r>
      <w:proofErr w:type="gramEnd"/>
      <w:r>
        <w:t xml:space="preserve"> you calculate that you need 400 cubic feet of concrete.  How many cubic yards is this (round up)?</w:t>
      </w:r>
    </w:p>
    <w:p w14:paraId="4CA57D20" w14:textId="77777777" w:rsidR="00A75057" w:rsidRDefault="00A75057" w:rsidP="00A75057">
      <w:pPr>
        <w:pStyle w:val="ListParagraph"/>
        <w:numPr>
          <w:ilvl w:val="1"/>
          <w:numId w:val="44"/>
        </w:numPr>
      </w:pPr>
      <w:r w:rsidRPr="00424DEC">
        <w:rPr>
          <w:highlight w:val="yellow"/>
        </w:rPr>
        <w:t>15</w:t>
      </w:r>
    </w:p>
    <w:p w14:paraId="03B18E79" w14:textId="6CE94914" w:rsidR="00A75057" w:rsidRDefault="00A75057" w:rsidP="00A75057">
      <w:pPr>
        <w:pStyle w:val="ListParagraph"/>
        <w:numPr>
          <w:ilvl w:val="1"/>
          <w:numId w:val="44"/>
        </w:numPr>
      </w:pPr>
      <w:r>
        <w:t>27</w:t>
      </w:r>
    </w:p>
    <w:p w14:paraId="5CC495B5" w14:textId="507B9AB5" w:rsidR="00A75057" w:rsidRDefault="00A75057" w:rsidP="00A75057">
      <w:pPr>
        <w:pStyle w:val="ListParagraph"/>
        <w:numPr>
          <w:ilvl w:val="1"/>
          <w:numId w:val="44"/>
        </w:numPr>
      </w:pPr>
      <w:r>
        <w:t>400</w:t>
      </w:r>
    </w:p>
    <w:p w14:paraId="30EAF2A3" w14:textId="09C6189D" w:rsidR="00A75057" w:rsidRDefault="00A75057" w:rsidP="00A75057">
      <w:pPr>
        <w:pStyle w:val="ListParagraph"/>
        <w:numPr>
          <w:ilvl w:val="1"/>
          <w:numId w:val="44"/>
        </w:numPr>
      </w:pPr>
      <w:r>
        <w:t>10800</w:t>
      </w:r>
    </w:p>
    <w:p w14:paraId="42B8921B" w14:textId="26D0F80A" w:rsidR="008C1286" w:rsidRDefault="008C1286" w:rsidP="008C1286">
      <w:pPr>
        <w:pStyle w:val="ListParagraph"/>
        <w:numPr>
          <w:ilvl w:val="0"/>
          <w:numId w:val="44"/>
        </w:numPr>
      </w:pPr>
      <w:r>
        <w:br w:type="column"/>
      </w:r>
      <w:r>
        <w:t>What is the reading at “B”?</w:t>
      </w:r>
    </w:p>
    <w:p w14:paraId="3DC9E2AF" w14:textId="77777777" w:rsidR="008C1286" w:rsidRDefault="008C1286" w:rsidP="008C1286">
      <w:pPr>
        <w:pStyle w:val="NoSpacing"/>
        <w:jc w:val="right"/>
      </w:pPr>
      <w:r w:rsidRPr="00DB1079">
        <mc:AlternateContent>
          <mc:Choice Requires="wpg">
            <w:drawing>
              <wp:inline distT="0" distB="0" distL="0" distR="0" wp14:anchorId="790862BD" wp14:editId="51C0DEA0">
                <wp:extent cx="1709928" cy="2743200"/>
                <wp:effectExtent l="0" t="0" r="5080" b="0"/>
                <wp:docPr id="11" name="Group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23C04E-30E7-49CA-93D5-26613ED016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709928" cy="2743200"/>
                          <a:chOff x="0" y="0"/>
                          <a:chExt cx="2312825" cy="370699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AdirPro 9 FT Dual Sided Aluminum Grade Rod - 8ths, 5 Section Telescopic Rod  with Carrying Case - - Amazon.com">
                            <a:extLst>
                              <a:ext uri="{FF2B5EF4-FFF2-40B4-BE49-F238E27FC236}">
                                <a16:creationId xmlns:a16="http://schemas.microsoft.com/office/drawing/2014/main" id="{72BD518E-0FA8-4CFD-9AE9-8CCC2272346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62" t="32911" r="36504"/>
                          <a:stretch/>
                        </pic:blipFill>
                        <pic:spPr bwMode="auto">
                          <a:xfrm>
                            <a:off x="929561" y="0"/>
                            <a:ext cx="1383264" cy="37069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Straight Arrow Connector 3">
                          <a:extLst>
                            <a:ext uri="{FF2B5EF4-FFF2-40B4-BE49-F238E27FC236}">
                              <a16:creationId xmlns:a16="http://schemas.microsoft.com/office/drawing/2014/main" id="{074A6347-698E-4188-9E05-F2098E2B7E78}"/>
                            </a:ext>
                          </a:extLst>
                        </wps:cNvPr>
                        <wps:cNvCnPr/>
                        <wps:spPr>
                          <a:xfrm>
                            <a:off x="354563" y="1085525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>
                          <a:extLst>
                            <a:ext uri="{FF2B5EF4-FFF2-40B4-BE49-F238E27FC236}">
                              <a16:creationId xmlns:a16="http://schemas.microsoft.com/office/drawing/2014/main" id="{A877AB98-420E-4637-A966-411C09E2F1FB}"/>
                            </a:ext>
                          </a:extLst>
                        </wps:cNvPr>
                        <wps:cNvCnPr/>
                        <wps:spPr>
                          <a:xfrm>
                            <a:off x="354563" y="3104048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>
                          <a:extLst>
                            <a:ext uri="{FF2B5EF4-FFF2-40B4-BE49-F238E27FC236}">
                              <a16:creationId xmlns:a16="http://schemas.microsoft.com/office/drawing/2014/main" id="{504A2EF3-923C-4877-86C1-99A863C7377E}"/>
                            </a:ext>
                          </a:extLst>
                        </wps:cNvPr>
                        <wps:cNvCnPr/>
                        <wps:spPr>
                          <a:xfrm>
                            <a:off x="354563" y="2276733"/>
                            <a:ext cx="877078" cy="0"/>
                          </a:xfrm>
                          <a:prstGeom prst="straightConnector1">
                            <a:avLst/>
                          </a:prstGeom>
                          <a:ln w="508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Box 7">
                          <a:extLst>
                            <a:ext uri="{FF2B5EF4-FFF2-40B4-BE49-F238E27FC236}">
                              <a16:creationId xmlns:a16="http://schemas.microsoft.com/office/drawing/2014/main" id="{C7841F70-2820-47C6-BEFE-29060214E835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914779"/>
                            <a:ext cx="353864" cy="6332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83F691" w14:textId="77777777" w:rsidR="008C1286" w:rsidRDefault="008C1286" w:rsidP="008C1286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" name="TextBox 11">
                          <a:extLst>
                            <a:ext uri="{FF2B5EF4-FFF2-40B4-BE49-F238E27FC236}">
                              <a16:creationId xmlns:a16="http://schemas.microsoft.com/office/drawing/2014/main" id="{B3AFA602-F775-4839-BBC3-0A20B7619AB3}"/>
                            </a:ext>
                          </a:extLst>
                        </wps:cNvPr>
                        <wps:cNvSpPr txBox="1"/>
                        <wps:spPr>
                          <a:xfrm>
                            <a:off x="25644" y="2091504"/>
                            <a:ext cx="354722" cy="6332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96EA92" w14:textId="77777777" w:rsidR="008C1286" w:rsidRDefault="008C1286" w:rsidP="008C1286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" name="TextBox 12">
                          <a:extLst>
                            <a:ext uri="{FF2B5EF4-FFF2-40B4-BE49-F238E27FC236}">
                              <a16:creationId xmlns:a16="http://schemas.microsoft.com/office/drawing/2014/main" id="{6B1F092D-3408-4A99-8F89-A36091E674F6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918594"/>
                            <a:ext cx="353864" cy="6332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B1D155" w14:textId="77777777" w:rsidR="008C1286" w:rsidRDefault="008C1286" w:rsidP="008C1286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0862BD" id="Group 10" o:spid="_x0000_s1026" style="width:134.65pt;height:3in;mso-position-horizontal-relative:char;mso-position-vertical-relative:line" coordsize="23128,370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AdirPro 9 FT Dual Sided Aluminum Grade Rod - 8ths, 5 Section Telescopic Rod  with Carrying Case - - Amazon.com" style="position:absolute;left:9295;width:13833;height:37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">
                  <v:imagedata r:id="rId10" o:title="AdirPro 9 FT Dual Sided Aluminum Grade Rod - 8ths, 5 Section Telescopic Rod  with Carrying Case - - Amazon" croptop="21569f" cropleft="25206f" cropright="23923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3545;top:10855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" strokecolor="#c00000" strokeweight="4pt">
                  <v:stroke endarrow="block" joinstyle="miter"/>
                </v:shape>
                <v:shape id="Straight Arrow Connector 4" o:spid="_x0000_s1029" type="#_x0000_t32" style="position:absolute;left:3545;top:31040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" strokecolor="#c00000" strokeweight="4pt">
                  <v:stroke endarrow="block" joinstyle="miter"/>
                </v:shape>
                <v:shape id="Straight Arrow Connector 5" o:spid="_x0000_s1030" type="#_x0000_t32" style="position:absolute;left:3545;top:22767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" strokecolor="#c00000" strokeweight="4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1" type="#_x0000_t202" style="position:absolute;top:9147;width:3538;height:6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4D83F691" w14:textId="77777777" w:rsidR="008C1286" w:rsidRDefault="008C1286" w:rsidP="008C1286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  <v:shape id="TextBox 11" o:spid="_x0000_s1032" type="#_x0000_t202" style="position:absolute;left:256;top:20915;width:3547;height:6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5A96EA92" w14:textId="77777777" w:rsidR="008C1286" w:rsidRDefault="008C1286" w:rsidP="008C1286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Box 12" o:spid="_x0000_s1033" type="#_x0000_t202" style="position:absolute;top:29185;width:3538;height:6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6AB1D155" w14:textId="77777777" w:rsidR="008C1286" w:rsidRDefault="008C1286" w:rsidP="008C1286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50A3B5B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3’ 9 ½”</w:t>
      </w:r>
    </w:p>
    <w:p w14:paraId="7493B51F" w14:textId="77777777" w:rsidR="008C1286" w:rsidRPr="00424DEC" w:rsidRDefault="008C1286" w:rsidP="008C1286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2’ 9 ½”</w:t>
      </w:r>
    </w:p>
    <w:p w14:paraId="619866C3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3’ 10 ½”</w:t>
      </w:r>
    </w:p>
    <w:p w14:paraId="2EAB3476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3’ 10 3/8”</w:t>
      </w:r>
    </w:p>
    <w:p w14:paraId="34D4C8C4" w14:textId="77777777" w:rsidR="00E92E78" w:rsidRDefault="00E92E78" w:rsidP="00E92E78">
      <w:pPr>
        <w:pStyle w:val="ListParagraph"/>
        <w:numPr>
          <w:ilvl w:val="0"/>
          <w:numId w:val="44"/>
        </w:numPr>
      </w:pPr>
      <w:r>
        <w:t>You measure a rectangular field to be 1300’ x 650’.   How many acres is the field?</w:t>
      </w:r>
    </w:p>
    <w:p w14:paraId="6226D919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1300</w:t>
      </w:r>
    </w:p>
    <w:p w14:paraId="07638261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845000</w:t>
      </w:r>
    </w:p>
    <w:p w14:paraId="0F8D851B" w14:textId="77777777" w:rsidR="00E92E78" w:rsidRPr="00424DEC" w:rsidRDefault="00E92E78" w:rsidP="00E92E78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19.4</w:t>
      </w:r>
    </w:p>
    <w:p w14:paraId="43380352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43560</w:t>
      </w:r>
    </w:p>
    <w:p w14:paraId="56E44890" w14:textId="77777777" w:rsidR="00E92E78" w:rsidRDefault="00E92E78" w:rsidP="00E92E78">
      <w:pPr>
        <w:pStyle w:val="ListParagraph"/>
        <w:numPr>
          <w:ilvl w:val="0"/>
          <w:numId w:val="44"/>
        </w:numPr>
      </w:pPr>
      <w:r>
        <w:t>In differential leveling the first reading you must take to establish the HI is:</w:t>
      </w:r>
    </w:p>
    <w:p w14:paraId="0EC0AC1C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A foresight</w:t>
      </w:r>
    </w:p>
    <w:p w14:paraId="109761F3" w14:textId="77777777" w:rsidR="00E92E78" w:rsidRPr="00424DEC" w:rsidRDefault="00E92E78" w:rsidP="00E92E78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A backsight</w:t>
      </w:r>
    </w:p>
    <w:p w14:paraId="1A956E76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A benchmark</w:t>
      </w:r>
    </w:p>
    <w:p w14:paraId="71BB6DC5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An angle</w:t>
      </w:r>
    </w:p>
    <w:p w14:paraId="3E6F14A7" w14:textId="77777777" w:rsidR="00E92E78" w:rsidRDefault="00E92E78" w:rsidP="00E92E78">
      <w:pPr>
        <w:pStyle w:val="ListParagraph"/>
        <w:numPr>
          <w:ilvl w:val="0"/>
          <w:numId w:val="44"/>
        </w:numPr>
      </w:pPr>
      <w:r>
        <w:t xml:space="preserve">In an orchard you wish to determine the row spacing.   You pace the distance between 5 rows of trees as 64’.   What is the tree row spacing (think about </w:t>
      </w:r>
      <w:proofErr w:type="gramStart"/>
      <w:r>
        <w:t>it..</w:t>
      </w:r>
      <w:proofErr w:type="gramEnd"/>
      <w:r>
        <w:t>)</w:t>
      </w:r>
    </w:p>
    <w:p w14:paraId="46782EB2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64’</w:t>
      </w:r>
    </w:p>
    <w:p w14:paraId="0BA44F50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16’</w:t>
      </w:r>
    </w:p>
    <w:p w14:paraId="39837213" w14:textId="77777777" w:rsidR="00E92E78" w:rsidRPr="00424DEC" w:rsidRDefault="00E92E78" w:rsidP="00E92E78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12.8’</w:t>
      </w:r>
    </w:p>
    <w:p w14:paraId="02BC1DB8" w14:textId="77777777" w:rsidR="00E92E78" w:rsidRDefault="00E92E78" w:rsidP="00E92E78">
      <w:pPr>
        <w:pStyle w:val="ListParagraph"/>
        <w:numPr>
          <w:ilvl w:val="1"/>
          <w:numId w:val="44"/>
        </w:numPr>
      </w:pPr>
      <w:r>
        <w:t>2.5’</w:t>
      </w:r>
    </w:p>
    <w:p w14:paraId="0B1A68B8" w14:textId="6F29849A" w:rsidR="008C1286" w:rsidRDefault="008C1286" w:rsidP="008C1286">
      <w:pPr>
        <w:pStyle w:val="ListParagraph"/>
        <w:numPr>
          <w:ilvl w:val="0"/>
          <w:numId w:val="44"/>
        </w:numPr>
      </w:pPr>
      <w:r>
        <w:br w:type="column"/>
      </w:r>
      <w:r>
        <w:lastRenderedPageBreak/>
        <w:t>Topographic lines are lines of</w:t>
      </w:r>
    </w:p>
    <w:p w14:paraId="0F301FEE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Slope</w:t>
      </w:r>
    </w:p>
    <w:p w14:paraId="4445B312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Grade</w:t>
      </w:r>
    </w:p>
    <w:p w14:paraId="40F38990" w14:textId="77777777" w:rsidR="008C1286" w:rsidRPr="00424DEC" w:rsidRDefault="008C1286" w:rsidP="008C1286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Equal elevation</w:t>
      </w:r>
    </w:p>
    <w:p w14:paraId="59F132DA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Fall</w:t>
      </w:r>
    </w:p>
    <w:p w14:paraId="1538B15C" w14:textId="77777777" w:rsidR="008C1286" w:rsidRDefault="008C1286" w:rsidP="008C1286">
      <w:pPr>
        <w:pStyle w:val="ListParagraph"/>
        <w:numPr>
          <w:ilvl w:val="0"/>
          <w:numId w:val="44"/>
        </w:numPr>
      </w:pPr>
      <w:r>
        <w:t xml:space="preserve">When reading a builder’s </w:t>
      </w:r>
      <w:proofErr w:type="gramStart"/>
      <w:r>
        <w:t>rod</w:t>
      </w:r>
      <w:proofErr w:type="gramEnd"/>
      <w:r>
        <w:t xml:space="preserve"> the greater the reading the lower the station elevation.</w:t>
      </w:r>
    </w:p>
    <w:p w14:paraId="3AF8D9EF" w14:textId="77777777" w:rsidR="008C1286" w:rsidRDefault="008C1286" w:rsidP="008C1286">
      <w:pPr>
        <w:pStyle w:val="ListParagraph"/>
        <w:numPr>
          <w:ilvl w:val="1"/>
          <w:numId w:val="44"/>
        </w:numPr>
      </w:pPr>
      <w:r w:rsidRPr="00424DEC">
        <w:rPr>
          <w:highlight w:val="yellow"/>
        </w:rPr>
        <w:t>True</w:t>
      </w:r>
    </w:p>
    <w:p w14:paraId="77CD728C" w14:textId="77777777" w:rsidR="008C1286" w:rsidRDefault="008C1286" w:rsidP="008C1286">
      <w:pPr>
        <w:pStyle w:val="ListParagraph"/>
        <w:numPr>
          <w:ilvl w:val="1"/>
          <w:numId w:val="44"/>
        </w:numPr>
      </w:pPr>
      <w:r>
        <w:t>False</w:t>
      </w:r>
    </w:p>
    <w:p w14:paraId="5658757D" w14:textId="4C002173" w:rsidR="00CA66C8" w:rsidRDefault="008C1286" w:rsidP="00CA66C8">
      <w:pPr>
        <w:pStyle w:val="ListParagraph"/>
        <w:numPr>
          <w:ilvl w:val="0"/>
          <w:numId w:val="44"/>
        </w:numPr>
      </w:pPr>
      <w:r>
        <w:br w:type="column"/>
      </w:r>
      <w:r w:rsidR="00CA66C8">
        <w:t>What is the rod reading at “C”?</w:t>
      </w:r>
    </w:p>
    <w:p w14:paraId="4EF09EE0" w14:textId="2958A421" w:rsidR="00CA66C8" w:rsidRDefault="00CA66C8" w:rsidP="00CA66C8">
      <w:pPr>
        <w:pStyle w:val="NoSpacing"/>
        <w:jc w:val="right"/>
      </w:pPr>
      <w:r w:rsidRPr="00CA66C8">
        <mc:AlternateContent>
          <mc:Choice Requires="wpg">
            <w:drawing>
              <wp:inline distT="0" distB="0" distL="0" distR="0" wp14:anchorId="489D56B0" wp14:editId="63C136FA">
                <wp:extent cx="1042416" cy="2743200"/>
                <wp:effectExtent l="0" t="0" r="5715" b="0"/>
                <wp:docPr id="1" name="Group 15"/>
                <wp:cNvGraphicFramePr xmlns:a="http://schemas.openxmlformats.org/drawingml/2006/main"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042416" cy="2743200"/>
                          <a:chOff x="0" y="0"/>
                          <a:chExt cx="1917438" cy="5029200"/>
                        </a:xfrm>
                      </wpg:grpSpPr>
                      <pic:pic xmlns:pic="http://schemas.openxmlformats.org/drawingml/2006/picture">
                        <pic:nvPicPr>
                          <pic:cNvPr id="9" name="Picture 9" descr="Level staff - Wikip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979" r="12735"/>
                          <a:stretch/>
                        </pic:blipFill>
                        <pic:spPr bwMode="auto">
                          <a:xfrm>
                            <a:off x="1166326" y="0"/>
                            <a:ext cx="751112" cy="5029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0" name="Group 10"/>
                        <wpg:cNvGrpSpPr/>
                        <wpg:grpSpPr>
                          <a:xfrm>
                            <a:off x="0" y="1167149"/>
                            <a:ext cx="1231641" cy="859156"/>
                            <a:chOff x="0" y="1167149"/>
                            <a:chExt cx="1231641" cy="859156"/>
                          </a:xfrm>
                        </wpg:grpSpPr>
                        <wps:wsp>
                          <wps:cNvPr id="12" name="Straight Arrow Connector 12"/>
                          <wps:cNvCnPr/>
                          <wps:spPr>
                            <a:xfrm>
                              <a:off x="354563" y="1337650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TextBox 7"/>
                          <wps:cNvSpPr txBox="1"/>
                          <wps:spPr>
                            <a:xfrm>
                              <a:off x="0" y="1167149"/>
                              <a:ext cx="353913" cy="8591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3D58F6" w14:textId="77777777" w:rsidR="00CA66C8" w:rsidRDefault="00CA66C8" w:rsidP="00CA66C8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58285" y="1934631"/>
                            <a:ext cx="1206016" cy="859156"/>
                            <a:chOff x="58285" y="1934631"/>
                            <a:chExt cx="1206016" cy="859156"/>
                          </a:xfrm>
                        </wpg:grpSpPr>
                        <wps:wsp>
                          <wps:cNvPr id="15" name="Straight Arrow Connector 15"/>
                          <wps:cNvCnPr/>
                          <wps:spPr>
                            <a:xfrm>
                              <a:off x="387223" y="2119297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TextBox 11"/>
                          <wps:cNvSpPr txBox="1"/>
                          <wps:spPr>
                            <a:xfrm>
                              <a:off x="58285" y="1934631"/>
                              <a:ext cx="353913" cy="8591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458EE3" w14:textId="77777777" w:rsidR="00CA66C8" w:rsidRDefault="00CA66C8" w:rsidP="00CA66C8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17" name="Group 17"/>
                        <wpg:cNvGrpSpPr/>
                        <wpg:grpSpPr>
                          <a:xfrm>
                            <a:off x="32643" y="3102101"/>
                            <a:ext cx="1231658" cy="859156"/>
                            <a:chOff x="32643" y="3102101"/>
                            <a:chExt cx="1231658" cy="859156"/>
                          </a:xfrm>
                        </wpg:grpSpPr>
                        <wps:wsp>
                          <wps:cNvPr id="18" name="Straight Arrow Connector 18"/>
                          <wps:cNvCnPr/>
                          <wps:spPr>
                            <a:xfrm>
                              <a:off x="387223" y="3286767"/>
                              <a:ext cx="877078" cy="0"/>
                            </a:xfrm>
                            <a:prstGeom prst="straightConnector1">
                              <a:avLst/>
                            </a:prstGeom>
                            <a:ln w="508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Box 12"/>
                          <wps:cNvSpPr txBox="1"/>
                          <wps:spPr>
                            <a:xfrm>
                              <a:off x="32643" y="3102101"/>
                              <a:ext cx="355081" cy="8591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EA9881" w14:textId="77777777" w:rsidR="00CA66C8" w:rsidRDefault="00CA66C8" w:rsidP="00CA66C8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89D56B0" id="Group 15" o:spid="_x0000_s1034" style="width:82.1pt;height:3in;mso-position-horizontal-relative:char;mso-position-vertical-relative:line" coordsize="19174,502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">
                <o:lock v:ext="edit" aspectratio="t"/>
                <v:shape id="Picture 9" o:spid="_x0000_s1035" type="#_x0000_t75" alt="Level staff - Wikipedia" style="position:absolute;left:11663;width:7511;height:50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">
                  <v:imagedata r:id="rId12" o:title="Level staff - Wikipedia" cropleft="39963f" cropright="8346f"/>
                </v:shape>
                <v:group id="_x0000_s1036" style="position:absolute;top:11671;width:12316;height:8592" coordorigin=",11671" coordsize="12316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Straight Arrow Connector 12" o:spid="_x0000_s1037" type="#_x0000_t32" style="position:absolute;left:3545;top:13376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" strokecolor="#c00000" strokeweight="4pt">
                    <v:stroke endarrow="block" joinstyle="miter"/>
                  </v:shape>
                  <v:shape id="TextBox 7" o:spid="_x0000_s1038" type="#_x0000_t202" style="position:absolute;top:11671;width:3539;height:8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  <v:textbox style="mso-fit-shape-to-text:t">
                      <w:txbxContent>
                        <w:p w14:paraId="493D58F6" w14:textId="77777777" w:rsidR="00CA66C8" w:rsidRDefault="00CA66C8" w:rsidP="00CA66C8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14" o:spid="_x0000_s1039" style="position:absolute;left:582;top:19346;width:12061;height:8591" coordorigin="582,19346" coordsize="1206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Straight Arrow Connector 15" o:spid="_x0000_s1040" type="#_x0000_t32" style="position:absolute;left:3872;top:21192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" strokecolor="#c00000" strokeweight="4pt">
                    <v:stroke endarrow="block" joinstyle="miter"/>
                  </v:shape>
                  <v:shape id="TextBox 11" o:spid="_x0000_s1041" type="#_x0000_t202" style="position:absolute;left:582;top:19346;width:3539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<v:textbox style="mso-fit-shape-to-text:t">
                      <w:txbxContent>
                        <w:p w14:paraId="4E458EE3" w14:textId="77777777" w:rsidR="00CA66C8" w:rsidRDefault="00CA66C8" w:rsidP="00CA66C8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17" o:spid="_x0000_s1042" style="position:absolute;left:326;top:31021;width:12317;height:8591" coordorigin="326,31021" coordsize="12316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Straight Arrow Connector 18" o:spid="_x0000_s1043" type="#_x0000_t32" style="position:absolute;left:3872;top:32867;width: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" strokecolor="#c00000" strokeweight="4pt">
                    <v:stroke endarrow="block" joinstyle="miter"/>
                  </v:shape>
                  <v:shape id="TextBox 12" o:spid="_x0000_s1044" type="#_x0000_t202" style="position:absolute;left:326;top:31021;width:3551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  <v:textbox style="mso-fit-shape-to-text:t">
                      <w:txbxContent>
                        <w:p w14:paraId="2EEA9881" w14:textId="77777777" w:rsidR="00CA66C8" w:rsidRDefault="00CA66C8" w:rsidP="00CA66C8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3C09CAE" w14:textId="77777777" w:rsidR="00CA66C8" w:rsidRDefault="00CA66C8" w:rsidP="00CA66C8">
      <w:pPr>
        <w:pStyle w:val="ListParagraph"/>
        <w:numPr>
          <w:ilvl w:val="1"/>
          <w:numId w:val="44"/>
        </w:numPr>
      </w:pPr>
      <w:r>
        <w:t>5 ½’</w:t>
      </w:r>
    </w:p>
    <w:p w14:paraId="0F477A42" w14:textId="77777777" w:rsidR="00CA66C8" w:rsidRDefault="00CA66C8" w:rsidP="00CA66C8">
      <w:pPr>
        <w:pStyle w:val="ListParagraph"/>
        <w:numPr>
          <w:ilvl w:val="1"/>
          <w:numId w:val="44"/>
        </w:numPr>
      </w:pPr>
      <w:r>
        <w:t>5.50’</w:t>
      </w:r>
    </w:p>
    <w:p w14:paraId="418B1A1A" w14:textId="31CE35BF" w:rsidR="00CA66C8" w:rsidRPr="00424DEC" w:rsidRDefault="00CA66C8" w:rsidP="00CA66C8">
      <w:pPr>
        <w:pStyle w:val="ListParagraph"/>
        <w:numPr>
          <w:ilvl w:val="1"/>
          <w:numId w:val="44"/>
        </w:numPr>
        <w:rPr>
          <w:highlight w:val="yellow"/>
        </w:rPr>
      </w:pPr>
      <w:r w:rsidRPr="00424DEC">
        <w:rPr>
          <w:highlight w:val="yellow"/>
        </w:rPr>
        <w:t>5.64’</w:t>
      </w:r>
    </w:p>
    <w:p w14:paraId="085B4E0E" w14:textId="17B15005" w:rsidR="00CA66C8" w:rsidRDefault="00CA66C8" w:rsidP="00CA66C8">
      <w:pPr>
        <w:pStyle w:val="ListParagraph"/>
        <w:numPr>
          <w:ilvl w:val="1"/>
          <w:numId w:val="44"/>
        </w:numPr>
      </w:pPr>
      <w:r>
        <w:t>6.76’</w:t>
      </w:r>
    </w:p>
    <w:p w14:paraId="76F04F60" w14:textId="19DA5DA2" w:rsidR="000F2422" w:rsidRPr="008A019A" w:rsidRDefault="000F2422" w:rsidP="000F2422">
      <w:pPr>
        <w:rPr>
          <w:b/>
          <w:bCs/>
        </w:rPr>
      </w:pPr>
      <w:r w:rsidRPr="008A019A">
        <w:rPr>
          <w:b/>
          <w:bCs/>
        </w:rPr>
        <w:t>Useful Information:</w:t>
      </w:r>
    </w:p>
    <w:p w14:paraId="6946C486" w14:textId="3A03C95A" w:rsidR="000F2422" w:rsidRDefault="000F2422" w:rsidP="008A019A">
      <w:pPr>
        <w:pStyle w:val="NoSpacing"/>
      </w:pPr>
      <w:r>
        <w:t>1 acre=43560 square feet</w:t>
      </w:r>
    </w:p>
    <w:p w14:paraId="3E505F48" w14:textId="1D06FFF3" w:rsidR="000F2422" w:rsidRDefault="000F2422" w:rsidP="008A019A">
      <w:pPr>
        <w:pStyle w:val="NoSpacing"/>
      </w:pPr>
      <w:r>
        <w:t>1 cubic yard=27 cubic feet</w:t>
      </w:r>
    </w:p>
    <w:p w14:paraId="3095D9D1" w14:textId="77777777" w:rsidR="000F2422" w:rsidRDefault="000F2422" w:rsidP="000F2422"/>
    <w:sectPr w:rsidR="000F2422" w:rsidSect="0099427E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1BE0" w14:textId="77777777" w:rsidR="005940BC" w:rsidRDefault="005940BC" w:rsidP="00CD71D0">
      <w:pPr>
        <w:spacing w:after="0" w:line="240" w:lineRule="auto"/>
      </w:pPr>
      <w:r>
        <w:separator/>
      </w:r>
    </w:p>
  </w:endnote>
  <w:endnote w:type="continuationSeparator" w:id="0">
    <w:p w14:paraId="184DC144" w14:textId="77777777" w:rsidR="005940BC" w:rsidRDefault="005940BC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7BA1E842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23B4F">
      <w:rPr>
        <w:noProof/>
      </w:rPr>
      <w:t>4/9/2022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78A9" w14:textId="77777777" w:rsidR="005940BC" w:rsidRDefault="005940BC" w:rsidP="00CD71D0">
      <w:pPr>
        <w:spacing w:after="0" w:line="240" w:lineRule="auto"/>
      </w:pPr>
      <w:r>
        <w:separator/>
      </w:r>
    </w:p>
  </w:footnote>
  <w:footnote w:type="continuationSeparator" w:id="0">
    <w:p w14:paraId="7565041A" w14:textId="77777777" w:rsidR="005940BC" w:rsidRDefault="005940BC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145250">
    <w:abstractNumId w:val="42"/>
  </w:num>
  <w:num w:numId="2" w16cid:durableId="593057982">
    <w:abstractNumId w:val="26"/>
  </w:num>
  <w:num w:numId="3" w16cid:durableId="799343217">
    <w:abstractNumId w:val="19"/>
  </w:num>
  <w:num w:numId="4" w16cid:durableId="1395547055">
    <w:abstractNumId w:val="17"/>
  </w:num>
  <w:num w:numId="5" w16cid:durableId="1796871519">
    <w:abstractNumId w:val="30"/>
  </w:num>
  <w:num w:numId="6" w16cid:durableId="1973945534">
    <w:abstractNumId w:val="33"/>
  </w:num>
  <w:num w:numId="7" w16cid:durableId="634682169">
    <w:abstractNumId w:val="18"/>
  </w:num>
  <w:num w:numId="8" w16cid:durableId="907501552">
    <w:abstractNumId w:val="38"/>
  </w:num>
  <w:num w:numId="9" w16cid:durableId="157577918">
    <w:abstractNumId w:val="14"/>
  </w:num>
  <w:num w:numId="10" w16cid:durableId="1721858044">
    <w:abstractNumId w:val="4"/>
  </w:num>
  <w:num w:numId="11" w16cid:durableId="1108083574">
    <w:abstractNumId w:val="20"/>
  </w:num>
  <w:num w:numId="12" w16cid:durableId="957376659">
    <w:abstractNumId w:val="34"/>
  </w:num>
  <w:num w:numId="13" w16cid:durableId="1407218430">
    <w:abstractNumId w:val="43"/>
  </w:num>
  <w:num w:numId="14" w16cid:durableId="796097005">
    <w:abstractNumId w:val="29"/>
  </w:num>
  <w:num w:numId="15" w16cid:durableId="1456872992">
    <w:abstractNumId w:val="7"/>
  </w:num>
  <w:num w:numId="16" w16cid:durableId="2107454993">
    <w:abstractNumId w:val="6"/>
  </w:num>
  <w:num w:numId="17" w16cid:durableId="1239827921">
    <w:abstractNumId w:val="22"/>
  </w:num>
  <w:num w:numId="18" w16cid:durableId="545024961">
    <w:abstractNumId w:val="8"/>
  </w:num>
  <w:num w:numId="19" w16cid:durableId="1524593281">
    <w:abstractNumId w:val="13"/>
  </w:num>
  <w:num w:numId="20" w16cid:durableId="1645352981">
    <w:abstractNumId w:val="21"/>
  </w:num>
  <w:num w:numId="21" w16cid:durableId="1517813836">
    <w:abstractNumId w:val="32"/>
  </w:num>
  <w:num w:numId="22" w16cid:durableId="1838425753">
    <w:abstractNumId w:val="16"/>
  </w:num>
  <w:num w:numId="23" w16cid:durableId="781850625">
    <w:abstractNumId w:val="10"/>
  </w:num>
  <w:num w:numId="24" w16cid:durableId="2126578924">
    <w:abstractNumId w:val="28"/>
  </w:num>
  <w:num w:numId="25" w16cid:durableId="1621911669">
    <w:abstractNumId w:val="5"/>
  </w:num>
  <w:num w:numId="26" w16cid:durableId="842623543">
    <w:abstractNumId w:val="0"/>
  </w:num>
  <w:num w:numId="27" w16cid:durableId="1786535503">
    <w:abstractNumId w:val="12"/>
  </w:num>
  <w:num w:numId="28" w16cid:durableId="1711957193">
    <w:abstractNumId w:val="24"/>
  </w:num>
  <w:num w:numId="29" w16cid:durableId="1723941345">
    <w:abstractNumId w:val="40"/>
  </w:num>
  <w:num w:numId="30" w16cid:durableId="1669091794">
    <w:abstractNumId w:val="25"/>
  </w:num>
  <w:num w:numId="31" w16cid:durableId="993097385">
    <w:abstractNumId w:val="9"/>
  </w:num>
  <w:num w:numId="32" w16cid:durableId="248387556">
    <w:abstractNumId w:val="36"/>
  </w:num>
  <w:num w:numId="33" w16cid:durableId="2103139132">
    <w:abstractNumId w:val="27"/>
  </w:num>
  <w:num w:numId="34" w16cid:durableId="1877502772">
    <w:abstractNumId w:val="39"/>
  </w:num>
  <w:num w:numId="35" w16cid:durableId="1545412667">
    <w:abstractNumId w:val="23"/>
  </w:num>
  <w:num w:numId="36" w16cid:durableId="1138649896">
    <w:abstractNumId w:val="35"/>
  </w:num>
  <w:num w:numId="37" w16cid:durableId="549615430">
    <w:abstractNumId w:val="15"/>
  </w:num>
  <w:num w:numId="38" w16cid:durableId="1545173809">
    <w:abstractNumId w:val="11"/>
  </w:num>
  <w:num w:numId="39" w16cid:durableId="1024553545">
    <w:abstractNumId w:val="41"/>
  </w:num>
  <w:num w:numId="40" w16cid:durableId="1148474386">
    <w:abstractNumId w:val="1"/>
  </w:num>
  <w:num w:numId="41" w16cid:durableId="86773067">
    <w:abstractNumId w:val="31"/>
  </w:num>
  <w:num w:numId="42" w16cid:durableId="601451721">
    <w:abstractNumId w:val="3"/>
  </w:num>
  <w:num w:numId="43" w16cid:durableId="1438018865">
    <w:abstractNumId w:val="2"/>
  </w:num>
  <w:num w:numId="44" w16cid:durableId="17676480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7E8E"/>
    <w:rsid w:val="005629A8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B4F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3B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3B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3B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  <w:rsid w:val="00A23B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B4F"/>
  </w:style>
  <w:style w:type="paragraph" w:styleId="ListParagraph">
    <w:name w:val="List Paragraph"/>
    <w:basedOn w:val="Normal"/>
    <w:uiPriority w:val="34"/>
    <w:qFormat/>
    <w:rsid w:val="00A23B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23B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3B4F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A23B4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B4F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A23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B4F"/>
  </w:style>
  <w:style w:type="paragraph" w:styleId="Footer">
    <w:name w:val="footer"/>
    <w:basedOn w:val="Normal"/>
    <w:link w:val="FooterChar"/>
    <w:uiPriority w:val="99"/>
    <w:unhideWhenUsed/>
    <w:rsid w:val="00A23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B4F"/>
  </w:style>
  <w:style w:type="character" w:customStyle="1" w:styleId="Heading2Char">
    <w:name w:val="Heading 2 Char"/>
    <w:basedOn w:val="DefaultParagraphFont"/>
    <w:link w:val="Heading2"/>
    <w:uiPriority w:val="9"/>
    <w:rsid w:val="00A23B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3B4F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A23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3B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B4F"/>
    <w:rPr>
      <w:color w:val="605E5C"/>
      <w:shd w:val="clear" w:color="auto" w:fill="E1DFDD"/>
    </w:rPr>
  </w:style>
  <w:style w:type="paragraph" w:customStyle="1" w:styleId="Default">
    <w:name w:val="Default"/>
    <w:rsid w:val="00A23B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A23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3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3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B4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23B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3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2</cp:revision>
  <dcterms:created xsi:type="dcterms:W3CDTF">2022-04-16T16:55:00Z</dcterms:created>
  <dcterms:modified xsi:type="dcterms:W3CDTF">2022-04-16T16:55:00Z</dcterms:modified>
</cp:coreProperties>
</file>